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E54F" w14:textId="77777777" w:rsidR="00CD7CED" w:rsidRDefault="00CD7CED" w:rsidP="00CD7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MOWER</w:t>
      </w:r>
      <w:r>
        <w:rPr>
          <w:rFonts w:ascii="Times New Roman" w:hAnsi="Times New Roman" w:cs="Times New Roman"/>
          <w:sz w:val="24"/>
          <w:szCs w:val="24"/>
        </w:rPr>
        <w:t xml:space="preserve">      (fl.1483)</w:t>
      </w:r>
    </w:p>
    <w:p w14:paraId="750DE19C" w14:textId="77777777" w:rsidR="00CD7CED" w:rsidRDefault="00CD7CED" w:rsidP="00CD7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Draper.</w:t>
      </w:r>
    </w:p>
    <w:p w14:paraId="30951CAD" w14:textId="77777777" w:rsidR="00CD7CED" w:rsidRDefault="00CD7CED" w:rsidP="00CD7C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79EE30" w14:textId="77777777" w:rsidR="00CD7CED" w:rsidRDefault="00CD7CED" w:rsidP="00CD7C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B3A35E" w14:textId="77777777" w:rsidR="00CD7CED" w:rsidRDefault="00CD7CED" w:rsidP="00CD7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Richard Hoo of Waltham Cross,</w:t>
      </w:r>
    </w:p>
    <w:p w14:paraId="218F37A0" w14:textId="77777777" w:rsidR="00CD7CED" w:rsidRDefault="00CD7CED" w:rsidP="00CD7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Hertfordshire(q.v.).</w:t>
      </w:r>
    </w:p>
    <w:p w14:paraId="0E55ACE0" w14:textId="77777777" w:rsidR="00CD7CED" w:rsidRDefault="00CD7CED" w:rsidP="00CD7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641B927" w14:textId="77777777" w:rsidR="00060AEC" w:rsidRPr="00060AEC" w:rsidRDefault="00060AEC" w:rsidP="00060A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0AEC">
        <w:rPr>
          <w:rFonts w:ascii="Times New Roman" w:hAnsi="Times New Roman" w:cs="Times New Roman"/>
          <w:sz w:val="24"/>
          <w:szCs w:val="24"/>
        </w:rPr>
        <w:tab/>
        <w:t>1485</w:t>
      </w:r>
      <w:r w:rsidRPr="00060AEC">
        <w:rPr>
          <w:rFonts w:ascii="Times New Roman" w:hAnsi="Times New Roman" w:cs="Times New Roman"/>
          <w:sz w:val="24"/>
          <w:szCs w:val="24"/>
        </w:rPr>
        <w:tab/>
        <w:t>He took on an apprentice, George de la Warre(q.v.).</w:t>
      </w:r>
    </w:p>
    <w:p w14:paraId="361A559C" w14:textId="3268FA1E" w:rsidR="00060AEC" w:rsidRDefault="00060AEC" w:rsidP="00060A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0AEC">
        <w:rPr>
          <w:rFonts w:ascii="Times New Roman" w:hAnsi="Times New Roman" w:cs="Times New Roman"/>
          <w:sz w:val="24"/>
          <w:szCs w:val="24"/>
        </w:rPr>
        <w:tab/>
      </w:r>
      <w:r w:rsidRPr="00060AEC">
        <w:rPr>
          <w:rFonts w:ascii="Times New Roman" w:hAnsi="Times New Roman" w:cs="Times New Roman"/>
          <w:sz w:val="24"/>
          <w:szCs w:val="24"/>
        </w:rPr>
        <w:tab/>
        <w:t>( www.londonroll.org )</w:t>
      </w:r>
    </w:p>
    <w:p w14:paraId="07D5C640" w14:textId="77777777" w:rsidR="00CD7CED" w:rsidRDefault="00CD7CED" w:rsidP="00CD7C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23338F" w14:textId="77777777" w:rsidR="00CD7CED" w:rsidRDefault="00CD7CED" w:rsidP="00CD7C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7DB22A" w14:textId="77777777" w:rsidR="00CD7CED" w:rsidRDefault="00CD7CED" w:rsidP="00CD7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p w14:paraId="1CD259DD" w14:textId="06464895" w:rsidR="00060AEC" w:rsidRDefault="00060AEC" w:rsidP="00CD7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2025</w:t>
      </w:r>
    </w:p>
    <w:p w14:paraId="38A9657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225B6" w14:textId="77777777" w:rsidR="00CD7CED" w:rsidRDefault="00CD7CED" w:rsidP="009139A6">
      <w:r>
        <w:separator/>
      </w:r>
    </w:p>
  </w:endnote>
  <w:endnote w:type="continuationSeparator" w:id="0">
    <w:p w14:paraId="48642C97" w14:textId="77777777" w:rsidR="00CD7CED" w:rsidRDefault="00CD7C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AA6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DCD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47A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6CDFD" w14:textId="77777777" w:rsidR="00CD7CED" w:rsidRDefault="00CD7CED" w:rsidP="009139A6">
      <w:r>
        <w:separator/>
      </w:r>
    </w:p>
  </w:footnote>
  <w:footnote w:type="continuationSeparator" w:id="0">
    <w:p w14:paraId="5F52129C" w14:textId="77777777" w:rsidR="00CD7CED" w:rsidRDefault="00CD7C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739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0D4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162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CED"/>
    <w:rsid w:val="00060AE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1280"/>
    <w:rsid w:val="00CD7CE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742B0"/>
  <w15:chartTrackingRefBased/>
  <w15:docId w15:val="{4EC28B59-B86A-42D9-85E0-F19A58DD8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7C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261</Characters>
  <Application>Microsoft Office Word</Application>
  <DocSecurity>0</DocSecurity>
  <Lines>13</Lines>
  <Paragraphs>9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2022-04-22T14:19:00Z</dcterms:created>
  <dcterms:modified xsi:type="dcterms:W3CDTF">2025-12-04T10:35:00Z</dcterms:modified>
</cp:coreProperties>
</file>